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22CF1" w14:textId="0DEF471B" w:rsidR="00BA00AB" w:rsidRDefault="00C90B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VICARS</w:t>
      </w:r>
      <w:r>
        <w:rPr>
          <w:rFonts w:cs="Times New Roman"/>
          <w:szCs w:val="24"/>
        </w:rPr>
        <w:t xml:space="preserve">      (d.1495)</w:t>
      </w:r>
    </w:p>
    <w:p w14:paraId="7C837331" w14:textId="4641A332" w:rsidR="00C90B39" w:rsidRDefault="00C90B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Ferlington.</w:t>
      </w:r>
    </w:p>
    <w:p w14:paraId="31CB71C3" w14:textId="77777777" w:rsidR="00C90B39" w:rsidRDefault="00C90B39" w:rsidP="009139A6">
      <w:pPr>
        <w:pStyle w:val="NoSpacing"/>
        <w:rPr>
          <w:rFonts w:cs="Times New Roman"/>
          <w:szCs w:val="24"/>
        </w:rPr>
      </w:pPr>
    </w:p>
    <w:p w14:paraId="4FD18413" w14:textId="77777777" w:rsidR="00C90B39" w:rsidRDefault="00C90B39" w:rsidP="009139A6">
      <w:pPr>
        <w:pStyle w:val="NoSpacing"/>
        <w:rPr>
          <w:rFonts w:cs="Times New Roman"/>
          <w:szCs w:val="24"/>
        </w:rPr>
      </w:pPr>
    </w:p>
    <w:p w14:paraId="1C937DCC" w14:textId="04BED81C" w:rsidR="00C90B39" w:rsidRDefault="00C90B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Nov.1495</w:t>
      </w:r>
      <w:r>
        <w:rPr>
          <w:rFonts w:cs="Times New Roman"/>
          <w:szCs w:val="24"/>
        </w:rPr>
        <w:tab/>
        <w:t>Administration of his lands and possessions was granted.  (W.Y.R. p.174)</w:t>
      </w:r>
    </w:p>
    <w:p w14:paraId="38D5E3A4" w14:textId="77777777" w:rsidR="00C90B39" w:rsidRDefault="00C90B39" w:rsidP="009139A6">
      <w:pPr>
        <w:pStyle w:val="NoSpacing"/>
        <w:rPr>
          <w:rFonts w:cs="Times New Roman"/>
          <w:szCs w:val="24"/>
        </w:rPr>
      </w:pPr>
    </w:p>
    <w:p w14:paraId="6C7AC241" w14:textId="77777777" w:rsidR="00C90B39" w:rsidRDefault="00C90B39" w:rsidP="009139A6">
      <w:pPr>
        <w:pStyle w:val="NoSpacing"/>
        <w:rPr>
          <w:rFonts w:cs="Times New Roman"/>
          <w:szCs w:val="24"/>
        </w:rPr>
      </w:pPr>
    </w:p>
    <w:p w14:paraId="5CDA187E" w14:textId="1301B1CE" w:rsidR="00C90B39" w:rsidRPr="00C90B39" w:rsidRDefault="00C90B3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sectPr w:rsidR="00C90B39" w:rsidRPr="00C90B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AACB9" w14:textId="77777777" w:rsidR="00C90B39" w:rsidRDefault="00C90B39" w:rsidP="009139A6">
      <w:r>
        <w:separator/>
      </w:r>
    </w:p>
  </w:endnote>
  <w:endnote w:type="continuationSeparator" w:id="0">
    <w:p w14:paraId="525EBE26" w14:textId="77777777" w:rsidR="00C90B39" w:rsidRDefault="00C90B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BBC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62A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4E2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18A23" w14:textId="77777777" w:rsidR="00C90B39" w:rsidRDefault="00C90B39" w:rsidP="009139A6">
      <w:r>
        <w:separator/>
      </w:r>
    </w:p>
  </w:footnote>
  <w:footnote w:type="continuationSeparator" w:id="0">
    <w:p w14:paraId="29C86D96" w14:textId="77777777" w:rsidR="00C90B39" w:rsidRDefault="00C90B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DA4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DDB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CA4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B39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0B39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26C0"/>
  <w15:chartTrackingRefBased/>
  <w15:docId w15:val="{DDC6396A-91AB-4935-9DF5-04D26918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2024-05-28T20:08:00Z</dcterms:created>
  <dcterms:modified xsi:type="dcterms:W3CDTF">2024-05-28T20:10:00Z</dcterms:modified>
</cp:coreProperties>
</file>